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2A8CF" w14:textId="2692FCAB" w:rsidR="000C2176" w:rsidRDefault="007706DF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WZ.271.</w:t>
      </w:r>
      <w:r w:rsidR="00535B94">
        <w:rPr>
          <w:rFonts w:cs="Arial"/>
          <w:sz w:val="20"/>
          <w:szCs w:val="20"/>
        </w:rPr>
        <w:t>65</w:t>
      </w:r>
      <w:r w:rsidR="00313244">
        <w:rPr>
          <w:rFonts w:cs="Arial"/>
          <w:sz w:val="20"/>
          <w:szCs w:val="20"/>
        </w:rPr>
        <w:t>.202</w:t>
      </w:r>
      <w:r w:rsidR="00535B94">
        <w:rPr>
          <w:rFonts w:cs="Arial"/>
          <w:sz w:val="20"/>
          <w:szCs w:val="20"/>
        </w:rPr>
        <w:t>2</w:t>
      </w:r>
    </w:p>
    <w:p w14:paraId="1812C433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75CE1591" w14:textId="390C5E4F" w:rsidR="000C2176" w:rsidRPr="00101AD3" w:rsidRDefault="000C2176" w:rsidP="00101AD3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7E1E58CD" w14:textId="77777777" w:rsidR="000C2176" w:rsidRPr="00313244" w:rsidRDefault="000C2176" w:rsidP="00313244">
      <w:pPr>
        <w:jc w:val="right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313244" w:rsidRPr="00313244">
        <w:rPr>
          <w:rFonts w:cs="Arial"/>
          <w:b/>
          <w:sz w:val="20"/>
          <w:szCs w:val="20"/>
        </w:rPr>
        <w:t>Gmina Czersk</w:t>
      </w:r>
    </w:p>
    <w:p w14:paraId="6D41BDDC" w14:textId="77777777" w:rsid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>ul.</w:t>
      </w:r>
      <w:r>
        <w:rPr>
          <w:rFonts w:cs="Arial"/>
          <w:b/>
          <w:sz w:val="20"/>
          <w:szCs w:val="20"/>
        </w:rPr>
        <w:t xml:space="preserve"> Kościuszki 27</w:t>
      </w:r>
    </w:p>
    <w:p w14:paraId="0E1D97D6" w14:textId="77777777" w:rsidR="00313244" w:rsidRP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 xml:space="preserve"> 89-650 Czersk</w:t>
      </w:r>
    </w:p>
    <w:p w14:paraId="2056AA69" w14:textId="77777777" w:rsidR="000C2176" w:rsidRPr="004071A2" w:rsidRDefault="000C2176" w:rsidP="000C2176">
      <w:pPr>
        <w:pStyle w:val="Nagwek1"/>
        <w:spacing w:line="23" w:lineRule="atLeast"/>
        <w:ind w:left="0"/>
        <w:jc w:val="center"/>
        <w:rPr>
          <w:rStyle w:val="FontStyle96"/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FORMULARZ OFERTOWY</w:t>
      </w:r>
    </w:p>
    <w:p w14:paraId="37D4446E" w14:textId="77777777" w:rsidR="000C2176" w:rsidRDefault="000C2176" w:rsidP="000C2176">
      <w:pPr>
        <w:rPr>
          <w:rFonts w:cs="Arial"/>
          <w:sz w:val="20"/>
          <w:szCs w:val="20"/>
        </w:rPr>
      </w:pPr>
    </w:p>
    <w:p w14:paraId="6551F1F9" w14:textId="6FF3F805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7D7ED817" w14:textId="77777777" w:rsidR="00535B94" w:rsidRPr="00EB76C0" w:rsidRDefault="00535B94" w:rsidP="000C2176">
      <w:pPr>
        <w:spacing w:line="480" w:lineRule="auto"/>
        <w:rPr>
          <w:rFonts w:cs="Arial"/>
          <w:sz w:val="20"/>
          <w:szCs w:val="20"/>
        </w:rPr>
      </w:pPr>
    </w:p>
    <w:p w14:paraId="13BCB846" w14:textId="4C50A024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49F60E9A" w14:textId="0634E95D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535B94">
        <w:rPr>
          <w:rFonts w:cs="Arial"/>
          <w:sz w:val="20"/>
          <w:szCs w:val="20"/>
        </w:rPr>
        <w:t>:</w:t>
      </w:r>
    </w:p>
    <w:p w14:paraId="7F9AF41F" w14:textId="6EA8AAF2" w:rsidR="000C2176" w:rsidRPr="00101AD3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Tel</w:t>
      </w:r>
      <w:r w:rsidR="00535B94">
        <w:rPr>
          <w:rFonts w:cs="Arial"/>
          <w:sz w:val="20"/>
          <w:szCs w:val="20"/>
        </w:rPr>
        <w:t>efon:</w:t>
      </w:r>
    </w:p>
    <w:p w14:paraId="769442B8" w14:textId="43EBF570" w:rsidR="00E8370B" w:rsidRPr="00101AD3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Numer KRS</w:t>
      </w:r>
      <w:r w:rsidR="000C2176" w:rsidRPr="00101AD3">
        <w:rPr>
          <w:rFonts w:cs="Arial"/>
          <w:sz w:val="20"/>
          <w:szCs w:val="20"/>
        </w:rPr>
        <w:t>:</w:t>
      </w:r>
    </w:p>
    <w:p w14:paraId="30D0779E" w14:textId="2E741F73" w:rsidR="000C2176" w:rsidRPr="00101AD3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NIP:</w:t>
      </w:r>
    </w:p>
    <w:p w14:paraId="4889BC18" w14:textId="37E74343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e-mail </w:t>
      </w:r>
    </w:p>
    <w:p w14:paraId="6701BA6F" w14:textId="77AD251D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nr konta Wykonawcy</w:t>
      </w:r>
      <w:r w:rsidRPr="00EB76C0">
        <w:rPr>
          <w:rFonts w:cs="Arial"/>
          <w:sz w:val="20"/>
          <w:szCs w:val="20"/>
        </w:rPr>
        <w:t xml:space="preserve"> </w:t>
      </w:r>
      <w:r w:rsidR="00D513E8">
        <w:rPr>
          <w:rFonts w:cs="Arial"/>
          <w:sz w:val="20"/>
          <w:szCs w:val="20"/>
        </w:rPr>
        <w:t xml:space="preserve">                                                                                      </w:t>
      </w:r>
      <w:r>
        <w:rPr>
          <w:rFonts w:cs="Arial"/>
          <w:sz w:val="20"/>
          <w:szCs w:val="20"/>
        </w:rPr>
        <w:t xml:space="preserve"> w banku </w:t>
      </w:r>
      <w:r w:rsidR="00D513E8">
        <w:rPr>
          <w:rFonts w:cs="Arial"/>
          <w:sz w:val="20"/>
          <w:szCs w:val="20"/>
        </w:rPr>
        <w:t>:</w:t>
      </w:r>
    </w:p>
    <w:p w14:paraId="6B41B88A" w14:textId="77777777" w:rsidR="00D513E8" w:rsidRDefault="00D513E8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sz w:val="20"/>
          <w:szCs w:val="20"/>
        </w:rPr>
      </w:pPr>
    </w:p>
    <w:p w14:paraId="7D707545" w14:textId="77777777" w:rsidR="00D513E8" w:rsidRDefault="00D513E8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sz w:val="20"/>
          <w:szCs w:val="20"/>
        </w:rPr>
      </w:pPr>
    </w:p>
    <w:p w14:paraId="485A2CBC" w14:textId="06942C34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4672FE2A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76739472" w14:textId="3D2A4F81" w:rsidR="00571645" w:rsidRDefault="000C2176" w:rsidP="008B2291">
      <w:pPr>
        <w:pStyle w:val="Nagwek4"/>
        <w:jc w:val="both"/>
        <w:rPr>
          <w:rFonts w:ascii="Arial" w:hAnsi="Arial" w:cs="Arial"/>
          <w:sz w:val="20"/>
          <w:szCs w:val="20"/>
        </w:rPr>
      </w:pPr>
      <w:r w:rsidRPr="00101AD3">
        <w:rPr>
          <w:rFonts w:ascii="Arial" w:hAnsi="Arial" w:cs="Arial"/>
          <w:b w:val="0"/>
          <w:sz w:val="20"/>
          <w:szCs w:val="20"/>
        </w:rPr>
        <w:t xml:space="preserve">Nawiązując do ogłoszenia o przetargu nieograniczonym na wykonanie zadania pn.: </w:t>
      </w:r>
    </w:p>
    <w:p w14:paraId="5084340F" w14:textId="1D0B5567" w:rsidR="00866219" w:rsidRDefault="00535B94" w:rsidP="00535B94">
      <w:pPr>
        <w:pStyle w:val="Nagwek4"/>
        <w:ind w:left="1049" w:hanging="1049"/>
        <w:rPr>
          <w:rFonts w:ascii="Arial" w:hAnsi="Arial" w:cs="Arial"/>
          <w:sz w:val="20"/>
          <w:szCs w:val="20"/>
        </w:rPr>
      </w:pPr>
      <w:r w:rsidRPr="00535B94">
        <w:rPr>
          <w:rFonts w:ascii="Arial" w:hAnsi="Arial" w:cs="Arial"/>
          <w:sz w:val="20"/>
          <w:szCs w:val="20"/>
        </w:rPr>
        <w:t>"Budowa linii oświetlenia ulicznego w Gminie Czersk” z podziałem na części:</w:t>
      </w:r>
    </w:p>
    <w:p w14:paraId="56D809AA" w14:textId="77777777" w:rsidR="00535B94" w:rsidRPr="00535B94" w:rsidRDefault="00535B94" w:rsidP="00535B94">
      <w:pPr>
        <w:rPr>
          <w:lang w:eastAsia="en-US"/>
        </w:rPr>
      </w:pPr>
    </w:p>
    <w:p w14:paraId="688EC684" w14:textId="7ACE10EB" w:rsidR="005144B6" w:rsidRPr="004A7C1D" w:rsidRDefault="008B2291" w:rsidP="00101AD3">
      <w:pPr>
        <w:jc w:val="both"/>
        <w:rPr>
          <w:rFonts w:cs="Arial"/>
          <w:sz w:val="20"/>
          <w:szCs w:val="20"/>
        </w:rPr>
      </w:pPr>
      <w:r w:rsidRPr="004A7C1D">
        <w:rPr>
          <w:rFonts w:cs="Arial"/>
          <w:sz w:val="20"/>
          <w:szCs w:val="20"/>
        </w:rPr>
        <w:t>składam(y) niniejszą ofertę:</w:t>
      </w:r>
    </w:p>
    <w:p w14:paraId="4E6BEFAC" w14:textId="77777777" w:rsidR="00866219" w:rsidRDefault="00866219" w:rsidP="00101AD3">
      <w:pPr>
        <w:jc w:val="both"/>
        <w:rPr>
          <w:rFonts w:cs="Arial"/>
          <w:b/>
          <w:bCs/>
          <w:sz w:val="20"/>
          <w:szCs w:val="20"/>
        </w:rPr>
      </w:pPr>
    </w:p>
    <w:p w14:paraId="608E9120" w14:textId="05DBA29A" w:rsidR="00535B94" w:rsidRPr="00535B94" w:rsidRDefault="00535B94" w:rsidP="00535B94">
      <w:pPr>
        <w:ind w:left="284" w:hanging="284"/>
        <w:jc w:val="both"/>
        <w:rPr>
          <w:rFonts w:cs="Arial"/>
          <w:b/>
          <w:bCs/>
          <w:color w:val="FF0000"/>
          <w:sz w:val="20"/>
          <w:szCs w:val="20"/>
        </w:rPr>
      </w:pPr>
      <w:r w:rsidRPr="00535B94">
        <w:rPr>
          <w:rFonts w:cs="Arial"/>
          <w:b/>
          <w:bCs/>
          <w:color w:val="FF0000"/>
          <w:sz w:val="20"/>
          <w:szCs w:val="20"/>
        </w:rPr>
        <w:t>CZĘŚĆ I: „Budowa oświetlenia w ul. Floriana Ceynowy w Czersku”</w:t>
      </w:r>
    </w:p>
    <w:p w14:paraId="55F99DC0" w14:textId="77777777" w:rsidR="00535B94" w:rsidRPr="00535B94" w:rsidRDefault="00535B94" w:rsidP="00535B94">
      <w:pPr>
        <w:ind w:left="284" w:hanging="284"/>
        <w:jc w:val="both"/>
        <w:rPr>
          <w:rFonts w:cs="Arial"/>
          <w:b/>
          <w:bCs/>
          <w:sz w:val="20"/>
          <w:szCs w:val="20"/>
        </w:rPr>
      </w:pPr>
    </w:p>
    <w:p w14:paraId="1C9A382D" w14:textId="77777777" w:rsidR="005144B6" w:rsidRPr="00101AD3" w:rsidRDefault="005144B6" w:rsidP="005144B6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6369E399" w14:textId="77777777" w:rsidR="005144B6" w:rsidRPr="00101AD3" w:rsidRDefault="005144B6" w:rsidP="005144B6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04D48D5" w14:textId="77777777" w:rsidR="005144B6" w:rsidRPr="00101AD3" w:rsidRDefault="005144B6" w:rsidP="005144B6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5FF014EE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</w:p>
    <w:p w14:paraId="185FCA8D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2DEA3FC4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</w:p>
    <w:p w14:paraId="0E9D130E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3AF0B330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</w:p>
    <w:p w14:paraId="3F170DA2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7272C77B" w14:textId="38F78FE8" w:rsidR="005144B6" w:rsidRDefault="005144B6" w:rsidP="005144B6">
      <w:pPr>
        <w:spacing w:after="100"/>
        <w:jc w:val="both"/>
        <w:rPr>
          <w:b/>
          <w:sz w:val="20"/>
          <w:szCs w:val="20"/>
        </w:rPr>
      </w:pPr>
    </w:p>
    <w:p w14:paraId="0C588642" w14:textId="3B2356B0" w:rsidR="00535B94" w:rsidRDefault="00535B94" w:rsidP="005144B6">
      <w:pPr>
        <w:spacing w:after="100"/>
        <w:jc w:val="both"/>
        <w:rPr>
          <w:b/>
          <w:sz w:val="20"/>
          <w:szCs w:val="20"/>
        </w:rPr>
      </w:pPr>
    </w:p>
    <w:p w14:paraId="55C16711" w14:textId="779BDBCD" w:rsidR="00535B94" w:rsidRDefault="00535B94" w:rsidP="005144B6">
      <w:pPr>
        <w:spacing w:after="100"/>
        <w:jc w:val="both"/>
        <w:rPr>
          <w:b/>
          <w:sz w:val="20"/>
          <w:szCs w:val="20"/>
        </w:rPr>
      </w:pPr>
    </w:p>
    <w:p w14:paraId="314C4581" w14:textId="77777777" w:rsidR="00535B94" w:rsidRPr="00101AD3" w:rsidRDefault="00535B94" w:rsidP="005144B6">
      <w:pPr>
        <w:spacing w:after="100"/>
        <w:jc w:val="both"/>
        <w:rPr>
          <w:b/>
          <w:sz w:val="20"/>
          <w:szCs w:val="20"/>
        </w:rPr>
      </w:pPr>
    </w:p>
    <w:p w14:paraId="385BAC66" w14:textId="77777777" w:rsidR="005144B6" w:rsidRPr="00101AD3" w:rsidRDefault="005144B6" w:rsidP="005144B6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100"/>
        <w:ind w:left="-142" w:firstLine="142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lastRenderedPageBreak/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2FF1A27E" w14:textId="77777777" w:rsidR="005144B6" w:rsidRPr="00101AD3" w:rsidRDefault="005144B6" w:rsidP="005144B6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63F382A7" w14:textId="77777777" w:rsidR="005144B6" w:rsidRPr="00101AD3" w:rsidRDefault="005144B6" w:rsidP="005144B6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0FE83A6E" w14:textId="77777777" w:rsidR="005144B6" w:rsidRPr="00101AD3" w:rsidRDefault="005144B6" w:rsidP="005144B6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22A393C6" w14:textId="2AF096F7" w:rsidR="005144B6" w:rsidRDefault="005144B6" w:rsidP="005144B6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7FC6CF8C" w14:textId="3ADEF453" w:rsidR="00535B94" w:rsidRDefault="00535B94" w:rsidP="00535B94">
      <w:pPr>
        <w:pStyle w:val="Nagwek4"/>
        <w:ind w:left="1049" w:hanging="1049"/>
        <w:rPr>
          <w:rFonts w:ascii="Arial" w:hAnsi="Arial" w:cs="Arial"/>
          <w:color w:val="FF0000"/>
          <w:sz w:val="20"/>
          <w:szCs w:val="20"/>
        </w:rPr>
      </w:pPr>
      <w:r w:rsidRPr="00535B94">
        <w:rPr>
          <w:rFonts w:ascii="Arial" w:hAnsi="Arial" w:cs="Arial"/>
          <w:color w:val="FF0000"/>
          <w:sz w:val="20"/>
          <w:szCs w:val="20"/>
        </w:rPr>
        <w:t>CZĘŚĆ II: „Budowa oświetlenia w ul. Jana Pawła II w Czersku”</w:t>
      </w:r>
    </w:p>
    <w:p w14:paraId="164FF21E" w14:textId="77777777" w:rsidR="00535B94" w:rsidRPr="00535B94" w:rsidRDefault="00535B94" w:rsidP="00535B94">
      <w:pPr>
        <w:rPr>
          <w:lang w:eastAsia="en-US"/>
        </w:rPr>
      </w:pPr>
    </w:p>
    <w:p w14:paraId="06FD8755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473D792E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1C5EC77C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7B17977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531BA67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66CF3B5D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72547D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2C41A98C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6E121A4D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4787EFE3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450AB14E" w14:textId="77777777" w:rsidR="00376363" w:rsidRPr="00101AD3" w:rsidRDefault="00376363" w:rsidP="00376363">
      <w:pPr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4640CF02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3F52591E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5531A21F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12133C50" w14:textId="139F7712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607E0917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140813D6" w14:textId="7D6A8CB6" w:rsidR="00535B94" w:rsidRDefault="00535B94" w:rsidP="00535B94">
      <w:pPr>
        <w:pStyle w:val="Nagwek4"/>
        <w:ind w:left="1049" w:hanging="1049"/>
        <w:rPr>
          <w:rFonts w:ascii="Arial" w:hAnsi="Arial" w:cs="Arial"/>
          <w:color w:val="FF0000"/>
          <w:sz w:val="20"/>
          <w:szCs w:val="20"/>
        </w:rPr>
      </w:pPr>
      <w:r w:rsidRPr="00535B94">
        <w:rPr>
          <w:rFonts w:ascii="Arial" w:hAnsi="Arial" w:cs="Arial"/>
          <w:color w:val="FF0000"/>
          <w:sz w:val="20"/>
          <w:szCs w:val="20"/>
        </w:rPr>
        <w:t>CZĘŚĆ III: „Budowa oświetlenia w ul. Kaszubskiej w Czersku”</w:t>
      </w:r>
    </w:p>
    <w:p w14:paraId="7BA5125B" w14:textId="77777777" w:rsidR="00535B94" w:rsidRPr="00535B94" w:rsidRDefault="00535B94" w:rsidP="00535B94">
      <w:pPr>
        <w:rPr>
          <w:lang w:eastAsia="en-US"/>
        </w:rPr>
      </w:pPr>
    </w:p>
    <w:p w14:paraId="302CD648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4325435A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07959A35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114993D0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EB83AA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0CAED2F7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29E00D59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136CCAFA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FB3A2C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39786A7C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5B99E7BE" w14:textId="77777777" w:rsidR="00376363" w:rsidRPr="00101AD3" w:rsidRDefault="00376363" w:rsidP="00376363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100"/>
        <w:ind w:hanging="2738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3A5C55EA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0358CF73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011B0F4D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21B4CD18" w14:textId="3508756E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208DCFE9" w14:textId="7B6DD40A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3F6C7EE4" w14:textId="404CC306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5BE2A0FC" w14:textId="2046BB4A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548BD442" w14:textId="2F1EC1A0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56132D6B" w14:textId="77777777" w:rsidR="00535B94" w:rsidRPr="00535B94" w:rsidRDefault="00535B94" w:rsidP="00535B94">
      <w:pPr>
        <w:pStyle w:val="Nagwek4"/>
        <w:ind w:left="1049" w:hanging="1049"/>
        <w:rPr>
          <w:rFonts w:ascii="Arial" w:hAnsi="Arial" w:cs="Arial"/>
          <w:color w:val="FF0000"/>
          <w:sz w:val="20"/>
          <w:szCs w:val="20"/>
        </w:rPr>
      </w:pPr>
      <w:r w:rsidRPr="00535B94">
        <w:rPr>
          <w:rFonts w:ascii="Arial" w:hAnsi="Arial" w:cs="Arial"/>
          <w:color w:val="FF0000"/>
          <w:sz w:val="20"/>
          <w:szCs w:val="20"/>
        </w:rPr>
        <w:t>CZĘŚĆ IV: „Budowa oświetlenia w ul. Towarowej w Czersku”.</w:t>
      </w:r>
    </w:p>
    <w:p w14:paraId="2308AC47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0E2E4893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20A2EDBF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258770A9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57F9C6A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2447DF6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74520BE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A9F20B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15B7D6B1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8B40A95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3E06DE81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2892D5AE" w14:textId="77777777" w:rsidR="00376363" w:rsidRPr="00101AD3" w:rsidRDefault="00376363" w:rsidP="00376363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241C2D62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6805D2C7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427415C0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628E7513" w14:textId="1C96D484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7D3C21EE" w14:textId="77777777" w:rsidR="00535B94" w:rsidRPr="00535B94" w:rsidRDefault="00535B94" w:rsidP="00535B94">
      <w:pPr>
        <w:pStyle w:val="Nagwek4"/>
        <w:ind w:left="1049" w:hanging="1049"/>
        <w:rPr>
          <w:rFonts w:ascii="Arial" w:hAnsi="Arial" w:cs="Arial"/>
          <w:color w:val="FF0000"/>
          <w:sz w:val="20"/>
          <w:szCs w:val="20"/>
        </w:rPr>
      </w:pPr>
      <w:r w:rsidRPr="00535B94">
        <w:rPr>
          <w:rFonts w:ascii="Arial" w:hAnsi="Arial" w:cs="Arial"/>
          <w:color w:val="FF0000"/>
          <w:sz w:val="20"/>
          <w:szCs w:val="20"/>
        </w:rPr>
        <w:t>CZĘŚĆ V: „Budowa oświetlenia w Dużej Kloni”.</w:t>
      </w:r>
    </w:p>
    <w:p w14:paraId="4784D96C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0CC027F1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42C8FAFA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33512C07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4C12CEE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8983CE7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53651A3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68ACC2CB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46B9D2C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61D78E0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25719BA9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126D5D71" w14:textId="77777777" w:rsidR="00376363" w:rsidRPr="00101AD3" w:rsidRDefault="00376363" w:rsidP="00376363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08A670A0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743B62EB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254EC570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668EBB9B" w14:textId="50B1E3EB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53819A91" w14:textId="2E13919B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3FC5B47C" w14:textId="1EA9D656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74905A2F" w14:textId="60E0BF13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290F1B70" w14:textId="439C61DE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616354BE" w14:textId="3AB6E7B9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15E470DD" w14:textId="77CA7ACA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2DD5938A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404786A2" w14:textId="77777777" w:rsidR="00376363" w:rsidRDefault="00376363" w:rsidP="00376363">
      <w:pPr>
        <w:keepNext/>
        <w:spacing w:before="120" w:after="200" w:line="276" w:lineRule="auto"/>
        <w:jc w:val="both"/>
        <w:outlineLvl w:val="3"/>
        <w:rPr>
          <w:rFonts w:cs="Arial"/>
          <w:b/>
          <w:bCs/>
          <w:sz w:val="20"/>
          <w:szCs w:val="20"/>
        </w:rPr>
      </w:pPr>
    </w:p>
    <w:p w14:paraId="38F391B0" w14:textId="51447A18" w:rsidR="00535B94" w:rsidRDefault="00535B94" w:rsidP="00535B94">
      <w:pPr>
        <w:pStyle w:val="Nagwek4"/>
        <w:ind w:left="1049" w:hanging="1049"/>
        <w:rPr>
          <w:rFonts w:ascii="Arial" w:hAnsi="Arial" w:cs="Arial"/>
          <w:color w:val="FF0000"/>
          <w:sz w:val="20"/>
          <w:szCs w:val="20"/>
        </w:rPr>
      </w:pPr>
      <w:r w:rsidRPr="00535B94">
        <w:rPr>
          <w:rFonts w:ascii="Arial" w:hAnsi="Arial" w:cs="Arial"/>
          <w:color w:val="FF0000"/>
          <w:sz w:val="20"/>
          <w:szCs w:val="20"/>
        </w:rPr>
        <w:t>CZĘŚĆ VI: „Budowa oświetlenia w ul. Wyb. Kaliska w Rytlu”</w:t>
      </w:r>
    </w:p>
    <w:p w14:paraId="4B0CD411" w14:textId="77777777" w:rsidR="00535B94" w:rsidRPr="00535B94" w:rsidRDefault="00535B94" w:rsidP="00535B94">
      <w:pPr>
        <w:rPr>
          <w:lang w:eastAsia="en-US"/>
        </w:rPr>
      </w:pPr>
    </w:p>
    <w:p w14:paraId="31524E56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3D940DC3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3E0C77B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1151AB21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51EC4C5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086F5A6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2EB50D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088A4ABD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C61F25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149A46CD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7D9AE87B" w14:textId="77777777" w:rsidR="00376363" w:rsidRPr="00101AD3" w:rsidRDefault="00376363" w:rsidP="00376363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3AD5B7DC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33FB5275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4B971CAF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7F3438AB" w14:textId="77777777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34C58BD9" w14:textId="77777777" w:rsidR="00376363" w:rsidRPr="00C14513" w:rsidRDefault="00376363" w:rsidP="00535B94">
      <w:pPr>
        <w:keepNext/>
        <w:spacing w:before="120" w:after="200" w:line="276" w:lineRule="auto"/>
        <w:jc w:val="both"/>
        <w:outlineLvl w:val="3"/>
        <w:rPr>
          <w:rFonts w:cs="Arial"/>
          <w:b/>
          <w:bCs/>
          <w:sz w:val="20"/>
          <w:szCs w:val="20"/>
        </w:rPr>
      </w:pPr>
    </w:p>
    <w:p w14:paraId="463078DA" w14:textId="4C991385" w:rsidR="00535B94" w:rsidRDefault="00535B94" w:rsidP="00535B94">
      <w:pPr>
        <w:pStyle w:val="Nagwek4"/>
        <w:ind w:left="1049" w:hanging="1049"/>
        <w:rPr>
          <w:rFonts w:ascii="Arial" w:hAnsi="Arial" w:cs="Arial"/>
          <w:color w:val="FF0000"/>
          <w:sz w:val="20"/>
          <w:szCs w:val="20"/>
        </w:rPr>
      </w:pPr>
      <w:r w:rsidRPr="00535B94">
        <w:rPr>
          <w:rFonts w:ascii="Arial" w:hAnsi="Arial" w:cs="Arial"/>
          <w:color w:val="FF0000"/>
          <w:sz w:val="20"/>
          <w:szCs w:val="20"/>
        </w:rPr>
        <w:t>CZĘŚĆ VII: „Budowa oświetlenia w ul. Polnej w Wojtalu”</w:t>
      </w:r>
    </w:p>
    <w:p w14:paraId="278EA45E" w14:textId="77777777" w:rsidR="00535B94" w:rsidRPr="00535B94" w:rsidRDefault="00535B94" w:rsidP="00535B94">
      <w:pPr>
        <w:rPr>
          <w:lang w:eastAsia="en-US"/>
        </w:rPr>
      </w:pPr>
    </w:p>
    <w:p w14:paraId="066E2D4C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4BCC7076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D032D04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7DE2DD99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35C2D33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023E9F53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772E38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4D90A577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1289FC5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4E8624BA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0B3BDD73" w14:textId="77777777" w:rsidR="00376363" w:rsidRPr="00101AD3" w:rsidRDefault="00376363" w:rsidP="00376363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100"/>
        <w:ind w:hanging="2738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12AB2B25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4BA2DDEB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4228520B" w14:textId="7AD4C82C" w:rsidR="0037636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501036BF" w14:textId="77777777" w:rsidR="00376363" w:rsidRPr="00101AD3" w:rsidRDefault="00376363" w:rsidP="00376363">
      <w:pPr>
        <w:widowControl w:val="0"/>
        <w:tabs>
          <w:tab w:val="left" w:pos="426"/>
        </w:tabs>
        <w:autoSpaceDE w:val="0"/>
        <w:autoSpaceDN w:val="0"/>
        <w:adjustRightInd w:val="0"/>
        <w:spacing w:after="100"/>
        <w:ind w:left="786"/>
        <w:jc w:val="both"/>
        <w:rPr>
          <w:b/>
          <w:bCs/>
          <w:sz w:val="20"/>
          <w:szCs w:val="20"/>
        </w:rPr>
      </w:pPr>
    </w:p>
    <w:p w14:paraId="1FE04963" w14:textId="57E009C9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2DA68228" w14:textId="1BE7E6F1" w:rsidR="00376363" w:rsidRDefault="00376363" w:rsidP="00376363">
      <w:pPr>
        <w:keepNext/>
        <w:spacing w:before="120" w:after="200" w:line="276" w:lineRule="auto"/>
        <w:jc w:val="both"/>
        <w:outlineLvl w:val="3"/>
        <w:rPr>
          <w:rFonts w:cs="Arial"/>
          <w:b/>
          <w:bCs/>
          <w:sz w:val="20"/>
          <w:szCs w:val="20"/>
        </w:rPr>
      </w:pPr>
    </w:p>
    <w:p w14:paraId="49A01B8F" w14:textId="77777777" w:rsidR="00733E44" w:rsidRPr="00733E44" w:rsidRDefault="00733E44" w:rsidP="00733E44">
      <w:pPr>
        <w:spacing w:line="276" w:lineRule="auto"/>
        <w:jc w:val="center"/>
        <w:rPr>
          <w:rFonts w:cs="Arial"/>
          <w:bCs/>
          <w:i/>
          <w:color w:val="FF0000"/>
          <w:sz w:val="21"/>
          <w:szCs w:val="21"/>
        </w:rPr>
      </w:pPr>
      <w:r w:rsidRPr="00733E44">
        <w:rPr>
          <w:rFonts w:cs="Arial"/>
          <w:bCs/>
          <w:i/>
          <w:color w:val="FF0000"/>
          <w:sz w:val="21"/>
          <w:szCs w:val="21"/>
        </w:rPr>
        <w:t>( niepotrzebne skreślić - jeśli oferta nie jest składana na wszystkie części zamówienia)</w:t>
      </w:r>
    </w:p>
    <w:p w14:paraId="2E5EEE75" w14:textId="77777777" w:rsidR="00101AD3" w:rsidRDefault="00101AD3" w:rsidP="000C2176">
      <w:pPr>
        <w:jc w:val="both"/>
        <w:rPr>
          <w:rFonts w:cs="Arial"/>
          <w:bCs/>
          <w:sz w:val="20"/>
          <w:szCs w:val="20"/>
        </w:rPr>
      </w:pPr>
    </w:p>
    <w:p w14:paraId="2EB8002D" w14:textId="4E060D2C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63EB8A06" w14:textId="2311C7D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7C2BAF2F" w14:textId="77777777" w:rsidR="00734C83" w:rsidRPr="005A7E1F" w:rsidRDefault="00734C83" w:rsidP="000C2176">
      <w:pPr>
        <w:jc w:val="both"/>
        <w:rPr>
          <w:rFonts w:cs="Arial"/>
          <w:bCs/>
          <w:sz w:val="20"/>
          <w:szCs w:val="20"/>
        </w:rPr>
      </w:pPr>
    </w:p>
    <w:p w14:paraId="5B757F00" w14:textId="2FF7F4B4" w:rsidR="00734C83" w:rsidRPr="008B2291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62EDBADC" w14:textId="5843A3FC" w:rsidR="00734C83" w:rsidRPr="008B2291" w:rsidRDefault="003934F9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>
        <w:rPr>
          <w:rFonts w:cs="Arial"/>
          <w:sz w:val="20"/>
          <w:szCs w:val="20"/>
        </w:rPr>
        <w:t xml:space="preserve"> dokumentacją projektową, </w:t>
      </w:r>
      <w:r w:rsidRPr="009E1AD7">
        <w:rPr>
          <w:rFonts w:cs="Arial"/>
          <w:sz w:val="20"/>
          <w:szCs w:val="20"/>
        </w:rPr>
        <w:t xml:space="preserve">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  <w:r w:rsidRPr="009E1AD7">
        <w:rPr>
          <w:rFonts w:cs="Arial"/>
          <w:sz w:val="20"/>
          <w:szCs w:val="20"/>
        </w:rPr>
        <w:t>oraz koszt wszystkich nakładów towarzyszących takich jak ubezpieczenie budowy i robót, itp.,</w:t>
      </w:r>
    </w:p>
    <w:p w14:paraId="285E57F4" w14:textId="5499BB09" w:rsidR="00734C83" w:rsidRPr="008B2291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11CBC07D" w14:textId="01EC3FB4" w:rsidR="00734C83" w:rsidRPr="00535B94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535B94">
        <w:rPr>
          <w:rFonts w:cs="Arial"/>
          <w:sz w:val="20"/>
          <w:szCs w:val="20"/>
        </w:rPr>
        <w:t>w miejscu i terminie w</w:t>
      </w:r>
      <w:r w:rsidR="00964610" w:rsidRPr="00535B94">
        <w:rPr>
          <w:rFonts w:cs="Arial"/>
          <w:sz w:val="20"/>
          <w:szCs w:val="20"/>
        </w:rPr>
        <w:t>yznaczonym przez z</w:t>
      </w:r>
      <w:r w:rsidRPr="00535B94">
        <w:rPr>
          <w:rFonts w:cs="Arial"/>
          <w:sz w:val="20"/>
          <w:szCs w:val="20"/>
        </w:rPr>
        <w:t>amawiającego,</w:t>
      </w:r>
    </w:p>
    <w:p w14:paraId="0C1BD6F2" w14:textId="5B4E7642" w:rsidR="00734C83" w:rsidRPr="00535B94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35B94">
        <w:rPr>
          <w:rFonts w:cs="Arial"/>
          <w:sz w:val="20"/>
          <w:szCs w:val="20"/>
        </w:rPr>
        <w:t xml:space="preserve">akceptujemy warunki płatności określone w </w:t>
      </w:r>
      <w:r w:rsidR="00E8370B" w:rsidRPr="00535B94">
        <w:rPr>
          <w:rFonts w:cs="Arial"/>
          <w:sz w:val="20"/>
          <w:szCs w:val="20"/>
        </w:rPr>
        <w:t>projektowanych postanowieniach</w:t>
      </w:r>
      <w:r w:rsidRPr="00535B94">
        <w:rPr>
          <w:rFonts w:cs="Arial"/>
          <w:sz w:val="20"/>
          <w:szCs w:val="20"/>
        </w:rPr>
        <w:t xml:space="preserve"> umowy,</w:t>
      </w:r>
    </w:p>
    <w:p w14:paraId="0007C13A" w14:textId="7DFFD618" w:rsidR="00734C83" w:rsidRPr="00535B94" w:rsidRDefault="000C2176" w:rsidP="00734C8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35B94">
        <w:rPr>
          <w:rFonts w:cs="Arial"/>
          <w:sz w:val="20"/>
          <w:szCs w:val="20"/>
        </w:rPr>
        <w:t xml:space="preserve">uważamy się za związanych niniejszą ofertą </w:t>
      </w:r>
      <w:r w:rsidR="00E8370B" w:rsidRPr="00535B94">
        <w:rPr>
          <w:rFonts w:cs="Arial"/>
          <w:sz w:val="20"/>
          <w:szCs w:val="20"/>
        </w:rPr>
        <w:t xml:space="preserve">przez </w:t>
      </w:r>
      <w:r w:rsidRPr="00535B94">
        <w:rPr>
          <w:rFonts w:cs="Arial"/>
          <w:sz w:val="20"/>
          <w:szCs w:val="20"/>
        </w:rPr>
        <w:t xml:space="preserve">okres </w:t>
      </w:r>
      <w:r w:rsidR="00964610" w:rsidRPr="00535B94">
        <w:rPr>
          <w:rFonts w:cs="Arial"/>
          <w:sz w:val="20"/>
          <w:szCs w:val="20"/>
        </w:rPr>
        <w:t>określony w SWZ,</w:t>
      </w:r>
    </w:p>
    <w:p w14:paraId="13AAA34F" w14:textId="13B9C860" w:rsidR="005144B6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35B94">
        <w:rPr>
          <w:rFonts w:cs="Arial"/>
          <w:sz w:val="20"/>
          <w:szCs w:val="20"/>
        </w:rPr>
        <w:t xml:space="preserve">Oświadczamy, że w przedmiotowym zamówieniu publicznym: </w:t>
      </w:r>
    </w:p>
    <w:p w14:paraId="5948C46B" w14:textId="77777777" w:rsidR="00535B94" w:rsidRPr="00535B94" w:rsidRDefault="00535B94" w:rsidP="00535B94">
      <w:pPr>
        <w:spacing w:line="360" w:lineRule="auto"/>
        <w:ind w:left="357"/>
        <w:jc w:val="both"/>
        <w:rPr>
          <w:rFonts w:cs="Arial"/>
          <w:sz w:val="20"/>
          <w:szCs w:val="20"/>
        </w:rPr>
      </w:pPr>
    </w:p>
    <w:p w14:paraId="71805C8F" w14:textId="30BC873B" w:rsidR="004A7C1D" w:rsidRDefault="00535B94" w:rsidP="00535B94">
      <w:pPr>
        <w:numPr>
          <w:ilvl w:val="2"/>
          <w:numId w:val="0"/>
        </w:numPr>
        <w:jc w:val="both"/>
        <w:rPr>
          <w:rFonts w:cs="Arial"/>
          <w:b/>
          <w:bCs/>
          <w:i/>
          <w:sz w:val="20"/>
          <w:szCs w:val="20"/>
        </w:rPr>
      </w:pPr>
      <w:r w:rsidRPr="00535B94">
        <w:rPr>
          <w:rFonts w:cs="Arial"/>
          <w:b/>
          <w:bCs/>
          <w:sz w:val="20"/>
          <w:szCs w:val="20"/>
        </w:rPr>
        <w:t>CZĘŚĆ I: „Budowa oświetlenia w ul. Floriana Ceynowy w Czersku”</w:t>
      </w:r>
      <w:bookmarkStart w:id="0" w:name="_Hlk80770533"/>
      <w:r>
        <w:rPr>
          <w:rFonts w:cs="Arial"/>
          <w:i/>
          <w:sz w:val="20"/>
          <w:szCs w:val="20"/>
        </w:rPr>
        <w:t xml:space="preserve"> </w:t>
      </w:r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  <w:bookmarkEnd w:id="0"/>
    </w:p>
    <w:p w14:paraId="4B9CAA11" w14:textId="77777777" w:rsidR="00C42CD8" w:rsidRPr="004A7C1D" w:rsidRDefault="00C42CD8" w:rsidP="00535B94">
      <w:pPr>
        <w:numPr>
          <w:ilvl w:val="2"/>
          <w:numId w:val="0"/>
        </w:numPr>
        <w:jc w:val="both"/>
        <w:rPr>
          <w:rFonts w:cs="Arial"/>
          <w:b/>
          <w:bCs/>
          <w:sz w:val="20"/>
          <w:szCs w:val="20"/>
        </w:rPr>
      </w:pPr>
    </w:p>
    <w:p w14:paraId="2E89929C" w14:textId="77777777" w:rsidR="005144B6" w:rsidRDefault="005144B6" w:rsidP="005144B6">
      <w:pPr>
        <w:numPr>
          <w:ilvl w:val="3"/>
          <w:numId w:val="17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bookmarkStart w:id="1" w:name="_Hlk80725261"/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5144B6" w:rsidRPr="007B1C9D" w14:paraId="612B9122" w14:textId="77777777" w:rsidTr="001E7785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ECA2C88" w14:textId="77777777" w:rsidR="005144B6" w:rsidRPr="007B1C9D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D1B50A5" w14:textId="77777777" w:rsidR="005144B6" w:rsidRPr="007B1C9D" w:rsidRDefault="005144B6" w:rsidP="001E7785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7BF1B1DD" w14:textId="77777777" w:rsidR="005144B6" w:rsidRPr="007B1C9D" w:rsidRDefault="005144B6" w:rsidP="001E7785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2416905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2669080" w14:textId="77777777" w:rsidR="005144B6" w:rsidRPr="007B1C9D" w:rsidRDefault="005144B6" w:rsidP="001E7785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C2545F" w14:textId="77777777" w:rsidR="005144B6" w:rsidRPr="007B1C9D" w:rsidRDefault="005144B6" w:rsidP="001E7785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5144B6" w:rsidRPr="007B1C9D" w14:paraId="521DCCD5" w14:textId="77777777" w:rsidTr="001E7785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F6BB046" w14:textId="77777777" w:rsidR="005144B6" w:rsidRPr="000C2176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1564EFD" w14:textId="77777777" w:rsidR="005144B6" w:rsidRPr="000C2176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721066B" w14:textId="77777777" w:rsidR="005144B6" w:rsidRPr="000C2176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9000DCA" w14:textId="77777777" w:rsidR="005144B6" w:rsidRPr="000C2176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5144B6" w:rsidRPr="007B1C9D" w14:paraId="40CD43FF" w14:textId="77777777" w:rsidTr="001E7785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7E809" w14:textId="77777777" w:rsidR="005144B6" w:rsidRPr="007B1C9D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D873F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A5DE5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E425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5144B6" w:rsidRPr="007B1C9D" w14:paraId="397D1C27" w14:textId="77777777" w:rsidTr="001E7785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65E56" w14:textId="77777777" w:rsidR="005144B6" w:rsidRPr="007B1C9D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DD4C4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86700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45852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0FADE042" w14:textId="77777777" w:rsidR="005144B6" w:rsidRPr="0022624E" w:rsidRDefault="005144B6" w:rsidP="005144B6">
      <w:pPr>
        <w:suppressAutoHyphens/>
        <w:jc w:val="both"/>
        <w:rPr>
          <w:rFonts w:cs="Arial"/>
          <w:sz w:val="20"/>
          <w:szCs w:val="20"/>
        </w:rPr>
      </w:pPr>
    </w:p>
    <w:p w14:paraId="1C810085" w14:textId="3064114C" w:rsidR="005144B6" w:rsidRPr="00535B94" w:rsidRDefault="005144B6" w:rsidP="005144B6">
      <w:pPr>
        <w:numPr>
          <w:ilvl w:val="3"/>
          <w:numId w:val="17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09F86AE7" w14:textId="77777777" w:rsidR="00535B94" w:rsidRPr="004A7C1D" w:rsidRDefault="00535B94" w:rsidP="00535B94">
      <w:pPr>
        <w:suppressAutoHyphens/>
        <w:ind w:left="1077"/>
        <w:jc w:val="both"/>
        <w:rPr>
          <w:rFonts w:cs="Arial"/>
          <w:sz w:val="20"/>
          <w:szCs w:val="20"/>
        </w:rPr>
      </w:pPr>
    </w:p>
    <w:bookmarkEnd w:id="1"/>
    <w:p w14:paraId="2CB3DDB9" w14:textId="21032709" w:rsidR="004A7C1D" w:rsidRDefault="004A7C1D" w:rsidP="004A7C1D">
      <w:pPr>
        <w:suppressAutoHyphens/>
        <w:ind w:left="1077"/>
        <w:jc w:val="both"/>
        <w:rPr>
          <w:rFonts w:cs="Arial"/>
          <w:b/>
          <w:sz w:val="20"/>
          <w:szCs w:val="20"/>
        </w:rPr>
      </w:pPr>
    </w:p>
    <w:p w14:paraId="6ECE4B39" w14:textId="3FADA8C4" w:rsidR="004A7C1D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  <w:r w:rsidRPr="00535B94">
        <w:rPr>
          <w:rFonts w:cs="Arial"/>
          <w:b/>
          <w:sz w:val="20"/>
          <w:szCs w:val="20"/>
        </w:rPr>
        <w:t>CZĘŚĆ II: „Budowa oświetlenia w ul. Jana Pawła II w Czersku”</w:t>
      </w:r>
      <w:r w:rsidR="004A7C1D" w:rsidRPr="004A7C1D">
        <w:rPr>
          <w:rFonts w:cs="Arial"/>
          <w:b/>
          <w:sz w:val="20"/>
          <w:szCs w:val="20"/>
        </w:rPr>
        <w:t xml:space="preserve"> </w:t>
      </w:r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69825655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7428AEB3" w14:textId="77777777" w:rsidR="004A7C1D" w:rsidRDefault="004A7C1D" w:rsidP="004A7C1D">
      <w:pPr>
        <w:numPr>
          <w:ilvl w:val="3"/>
          <w:numId w:val="31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7C26B7C2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7C30D59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70E40724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76F2DAEC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DC590D6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F523A61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9696E0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2842CD1F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4648A01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00F445E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4BEBBA9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43249B7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7DD4ADAB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3D75C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9A7A1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0C912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7B80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4DD42DD2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786F5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15F5D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3E0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BE10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5FEEBA30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6469A8AA" w14:textId="77777777" w:rsidR="004A7C1D" w:rsidRPr="004A7C1D" w:rsidRDefault="004A7C1D" w:rsidP="004A7C1D">
      <w:pPr>
        <w:numPr>
          <w:ilvl w:val="3"/>
          <w:numId w:val="31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62ED300E" w14:textId="0430410C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4A3C14AB" w14:textId="7DF1BD82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3E0018D1" w14:textId="24C4D5AE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2E464031" w14:textId="58195252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5E77E84F" w14:textId="3917F458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7059F0B" w14:textId="5DB36959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46DD5AF1" w14:textId="34F6A0B3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747FC200" w14:textId="64426512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22C531B" w14:textId="597D1E68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30044F54" w14:textId="77777777" w:rsidR="00535B94" w:rsidRPr="004A7C1D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7B28AD22" w14:textId="2B2A15CE" w:rsidR="004A7C1D" w:rsidRDefault="00535B94" w:rsidP="004A7C1D">
      <w:pPr>
        <w:suppressAutoHyphens/>
        <w:jc w:val="both"/>
        <w:rPr>
          <w:rFonts w:cs="Arial"/>
          <w:b/>
          <w:bCs/>
          <w:i/>
          <w:sz w:val="20"/>
          <w:szCs w:val="20"/>
        </w:rPr>
      </w:pPr>
      <w:r w:rsidRPr="00535B94">
        <w:rPr>
          <w:rFonts w:cs="Arial"/>
          <w:b/>
          <w:sz w:val="20"/>
          <w:szCs w:val="20"/>
        </w:rPr>
        <w:t>CZĘŚĆ III: „Budowa oświetlenia w ul. Kaszubskiej w Czersku”</w:t>
      </w:r>
      <w:r>
        <w:rPr>
          <w:rFonts w:cs="Arial"/>
          <w:b/>
          <w:sz w:val="20"/>
          <w:szCs w:val="20"/>
        </w:rPr>
        <w:t xml:space="preserve"> </w:t>
      </w:r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08933B2F" w14:textId="77777777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78AD6664" w14:textId="77777777" w:rsidR="004A7C1D" w:rsidRDefault="004A7C1D" w:rsidP="004A7C1D">
      <w:pPr>
        <w:numPr>
          <w:ilvl w:val="3"/>
          <w:numId w:val="33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03DDC28A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F3E060A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797A73D6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69BAE083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143E086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40953D6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4E22CCE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2B575283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D7CEA97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C40A77A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765E0A5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A67CE04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3C1CE8CD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52403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43584F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FCB01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CC6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704B0F81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BDD76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BBB4E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D6519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C27AD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0A9ECB37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08E6C07F" w14:textId="77777777" w:rsidR="004A7C1D" w:rsidRPr="004A7C1D" w:rsidRDefault="004A7C1D" w:rsidP="004A7C1D">
      <w:pPr>
        <w:numPr>
          <w:ilvl w:val="3"/>
          <w:numId w:val="33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7FC6EC3F" w14:textId="77777777" w:rsidR="004A7C1D" w:rsidRP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286F30D" w14:textId="79E54A89" w:rsidR="004A7C1D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  <w:r w:rsidRPr="00535B94">
        <w:rPr>
          <w:rFonts w:cs="Arial"/>
          <w:b/>
          <w:sz w:val="20"/>
          <w:szCs w:val="20"/>
        </w:rPr>
        <w:t>CZĘŚĆ IV: „Budowa oświetlenia w ul. Towarowej w Czersku”</w:t>
      </w:r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6A532EA1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388FA16B" w14:textId="77777777" w:rsidR="004A7C1D" w:rsidRDefault="004A7C1D" w:rsidP="004A7C1D">
      <w:pPr>
        <w:numPr>
          <w:ilvl w:val="3"/>
          <w:numId w:val="35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4DED99E0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93045A2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4BEC47CB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428B1EF9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E30035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2FCBBA8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4B7E588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2ABE995A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F350FCD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1ABF4C1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CD95C50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B75EDA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2E99A44F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DE876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9BDDBE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6AAFF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AE4D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05429C01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4137E0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969A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757B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C700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67679592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0BE1FF9F" w14:textId="77777777" w:rsidR="004A7C1D" w:rsidRPr="004A7C1D" w:rsidRDefault="004A7C1D" w:rsidP="004A7C1D">
      <w:pPr>
        <w:numPr>
          <w:ilvl w:val="3"/>
          <w:numId w:val="35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641FBD17" w14:textId="77777777" w:rsidR="004A7C1D" w:rsidRP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E2723BE" w14:textId="725F0596" w:rsidR="004A7C1D" w:rsidRDefault="00C42CD8" w:rsidP="004A7C1D">
      <w:pPr>
        <w:suppressAutoHyphens/>
        <w:jc w:val="both"/>
        <w:rPr>
          <w:rFonts w:cs="Arial"/>
          <w:b/>
          <w:sz w:val="20"/>
          <w:szCs w:val="20"/>
        </w:rPr>
      </w:pPr>
      <w:r w:rsidRPr="00C42CD8">
        <w:rPr>
          <w:rFonts w:cs="Arial"/>
          <w:b/>
          <w:sz w:val="20"/>
          <w:szCs w:val="20"/>
        </w:rPr>
        <w:t>CZĘŚĆ V: „Budowa oświetlenia w Dużej Kloni”</w:t>
      </w:r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1602C687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1F1E4800" w14:textId="77777777" w:rsidR="004A7C1D" w:rsidRDefault="004A7C1D" w:rsidP="004A7C1D">
      <w:pPr>
        <w:numPr>
          <w:ilvl w:val="3"/>
          <w:numId w:val="37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44C65D48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7BCFD7E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855AE47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6A0BBC06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F39110A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B4F84D3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A7647A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1C1CB007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8F57F82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D29445D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3308F15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8EDF6AA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14F33E9E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9AEF9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A434D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4A75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430DB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423EE7D5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5ED04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2A672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81DC9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6E9A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0250A0B6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6A3220C9" w14:textId="77777777" w:rsidR="004A7C1D" w:rsidRPr="004A7C1D" w:rsidRDefault="004A7C1D" w:rsidP="004A7C1D">
      <w:pPr>
        <w:numPr>
          <w:ilvl w:val="3"/>
          <w:numId w:val="37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6F0BF3AA" w14:textId="77777777" w:rsidR="004A7C1D" w:rsidRP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E93310C" w14:textId="0C250060" w:rsidR="004A7C1D" w:rsidRDefault="00C42CD8" w:rsidP="004A7C1D">
      <w:pPr>
        <w:suppressAutoHyphens/>
        <w:jc w:val="both"/>
        <w:rPr>
          <w:rFonts w:cs="Arial"/>
          <w:b/>
          <w:sz w:val="20"/>
          <w:szCs w:val="20"/>
        </w:rPr>
      </w:pPr>
      <w:r w:rsidRPr="00C42CD8">
        <w:rPr>
          <w:rFonts w:cs="Arial"/>
          <w:b/>
          <w:sz w:val="20"/>
          <w:szCs w:val="20"/>
        </w:rPr>
        <w:t>CZĘŚĆ VI: „Budowa oświetlenia w ul. Wyb. Kaliska w Rytlu”</w:t>
      </w:r>
      <w:r>
        <w:rPr>
          <w:rFonts w:cs="Arial"/>
          <w:b/>
          <w:sz w:val="20"/>
          <w:szCs w:val="20"/>
        </w:rPr>
        <w:t xml:space="preserve"> </w:t>
      </w:r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3C675DE4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4FB7EEE0" w14:textId="77777777" w:rsidR="004A7C1D" w:rsidRDefault="004A7C1D" w:rsidP="004A7C1D">
      <w:pPr>
        <w:numPr>
          <w:ilvl w:val="3"/>
          <w:numId w:val="39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011DF98E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E53E2A3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32A6A32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1D38D7FC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8C28D8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ABC499C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60D025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5A49817D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5FB7574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AD5DE2C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9B92D1B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0042699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3E5D14E0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9844E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593C2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230C6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5F7B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6E6F7C5F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6B6B6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C15B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A1721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F40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46033276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03B3ACB7" w14:textId="77777777" w:rsidR="004A7C1D" w:rsidRPr="004A7C1D" w:rsidRDefault="004A7C1D" w:rsidP="004A7C1D">
      <w:pPr>
        <w:numPr>
          <w:ilvl w:val="3"/>
          <w:numId w:val="39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3FE43E61" w14:textId="7C27967E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15C55E1B" w14:textId="028C18D4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53A12819" w14:textId="688C31EE" w:rsidR="00C42CD8" w:rsidRDefault="00C42CD8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564690D" w14:textId="581EFFA6" w:rsidR="00C42CD8" w:rsidRDefault="00C42CD8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38425AAC" w14:textId="77777777" w:rsidR="00C42CD8" w:rsidRPr="004A7C1D" w:rsidRDefault="00C42CD8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1FCD9179" w14:textId="52C0279D" w:rsidR="004A7C1D" w:rsidRDefault="00C42CD8" w:rsidP="004A7C1D">
      <w:pPr>
        <w:suppressAutoHyphens/>
        <w:jc w:val="both"/>
        <w:rPr>
          <w:rFonts w:cs="Arial"/>
          <w:b/>
          <w:sz w:val="20"/>
          <w:szCs w:val="20"/>
        </w:rPr>
      </w:pPr>
      <w:r w:rsidRPr="00C42CD8">
        <w:rPr>
          <w:rFonts w:cs="Arial"/>
          <w:b/>
          <w:sz w:val="20"/>
          <w:szCs w:val="20"/>
        </w:rPr>
        <w:t>CZĘŚĆ VII: „Budowa oświetlenia w ul. Polnej w Wojtalu”</w:t>
      </w:r>
      <w:r>
        <w:rPr>
          <w:rFonts w:cs="Arial"/>
          <w:b/>
          <w:sz w:val="20"/>
          <w:szCs w:val="20"/>
        </w:rPr>
        <w:t xml:space="preserve">  </w:t>
      </w:r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0EA04BE6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1430C77C" w14:textId="77777777" w:rsidR="004A7C1D" w:rsidRDefault="004A7C1D" w:rsidP="004A7C1D">
      <w:pPr>
        <w:numPr>
          <w:ilvl w:val="3"/>
          <w:numId w:val="41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439099BD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E61903A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6FE6D30A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053B1BE6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7AA045F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07684BB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CEDA11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71C3A38E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D66C027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9E65F81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5EA8857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17D5F73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6F6E0114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66443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14AE9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3AE20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BE78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28B4A024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C50B4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0EDB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4C8E00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06DE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34705687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54B43D87" w14:textId="77777777" w:rsidR="004A7C1D" w:rsidRPr="004A7C1D" w:rsidRDefault="004A7C1D" w:rsidP="004A7C1D">
      <w:pPr>
        <w:numPr>
          <w:ilvl w:val="3"/>
          <w:numId w:val="41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2D62BDD1" w14:textId="06EDD9FD" w:rsidR="000C2176" w:rsidRDefault="00AF7DCB" w:rsidP="000C2176">
      <w:pPr>
        <w:suppressAutoHyphens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</w:t>
      </w:r>
    </w:p>
    <w:p w14:paraId="4EBF2FCF" w14:textId="77777777" w:rsidR="00AF7DCB" w:rsidRDefault="00AF7DCB" w:rsidP="000C2176">
      <w:pPr>
        <w:suppressAutoHyphens/>
        <w:jc w:val="both"/>
        <w:rPr>
          <w:rFonts w:cs="Arial"/>
          <w:sz w:val="20"/>
          <w:szCs w:val="20"/>
        </w:rPr>
      </w:pPr>
    </w:p>
    <w:p w14:paraId="4018CACD" w14:textId="5F5485E6" w:rsidR="000C2176" w:rsidRPr="00DC442C" w:rsidRDefault="000C2176" w:rsidP="000C2176">
      <w:pPr>
        <w:numPr>
          <w:ilvl w:val="0"/>
          <w:numId w:val="1"/>
        </w:numPr>
        <w:spacing w:after="24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Udzielimy</w:t>
      </w:r>
      <w:r w:rsidRPr="00396E0E">
        <w:rPr>
          <w:rFonts w:cs="Arial"/>
          <w:sz w:val="20"/>
          <w:szCs w:val="20"/>
        </w:rPr>
        <w:t xml:space="preserve"> Zamawiającemu gwarancji dobrej jakości wykonanych robó</w:t>
      </w:r>
      <w:r>
        <w:rPr>
          <w:rFonts w:cs="Arial"/>
          <w:sz w:val="20"/>
          <w:szCs w:val="20"/>
        </w:rPr>
        <w:t xml:space="preserve">t, </w:t>
      </w:r>
      <w:r>
        <w:rPr>
          <w:rFonts w:cs="Arial"/>
          <w:b/>
          <w:sz w:val="20"/>
          <w:szCs w:val="20"/>
        </w:rPr>
        <w:t>na</w:t>
      </w:r>
      <w:r w:rsidRPr="00426395">
        <w:rPr>
          <w:rFonts w:cs="Arial"/>
          <w:b/>
          <w:sz w:val="20"/>
          <w:szCs w:val="20"/>
        </w:rPr>
        <w:t xml:space="preserve"> okres </w:t>
      </w:r>
      <w:r>
        <w:rPr>
          <w:rFonts w:cs="Arial"/>
          <w:b/>
          <w:sz w:val="20"/>
          <w:szCs w:val="20"/>
        </w:rPr>
        <w:t>wskazany w ofercie</w:t>
      </w:r>
      <w:r w:rsidRPr="00426395">
        <w:rPr>
          <w:rFonts w:cs="Arial"/>
          <w:b/>
          <w:sz w:val="20"/>
          <w:szCs w:val="20"/>
        </w:rPr>
        <w:t>,</w:t>
      </w:r>
      <w:r w:rsidRPr="00396E0E">
        <w:rPr>
          <w:rFonts w:cs="Arial"/>
          <w:sz w:val="20"/>
          <w:szCs w:val="20"/>
        </w:rPr>
        <w:t xml:space="preserve"> licząc od daty odbioru </w:t>
      </w:r>
      <w:r>
        <w:rPr>
          <w:rFonts w:cs="Arial"/>
          <w:sz w:val="20"/>
          <w:szCs w:val="20"/>
        </w:rPr>
        <w:t>końcowego przedmiotu zamówienia.</w:t>
      </w:r>
    </w:p>
    <w:p w14:paraId="1228E614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460F4B4E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3C8D876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5B24FAA3" w14:textId="2FDC9160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5497F1AF" w14:textId="77777777" w:rsidR="000C2176" w:rsidRDefault="000C2176" w:rsidP="000C2176">
      <w:pPr>
        <w:rPr>
          <w:rFonts w:cs="Arial"/>
          <w:i/>
          <w:sz w:val="16"/>
          <w:szCs w:val="16"/>
        </w:rPr>
      </w:pPr>
    </w:p>
    <w:p w14:paraId="641F9852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2B236226" w14:textId="77777777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077915EA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B4A57C5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7E160F62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2F59153E" w14:textId="77777777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 ……………………………………………………………………………………….</w:t>
      </w:r>
    </w:p>
    <w:p w14:paraId="2CBACC05" w14:textId="11B166A0" w:rsidR="00410401" w:rsidRPr="008B2291" w:rsidRDefault="00E8370B" w:rsidP="008B2291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Tel. ………………. E-mail: ………………………………………………</w:t>
      </w:r>
    </w:p>
    <w:p w14:paraId="2E4C68A1" w14:textId="77777777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457DF8B4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0CBAF580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7B68D662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7FF57837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0711D7AF" w14:textId="77777777" w:rsidR="000C217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28C183C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A9075" w14:textId="06B10EEC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1963778" w14:textId="0ADAD83B" w:rsidR="00AB3C4C" w:rsidRDefault="00AB3C4C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08A5F68D" w14:textId="77777777" w:rsidR="00AB3C4C" w:rsidRDefault="00AB3C4C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5D4D077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604E37A6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3B9D40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7B0768D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664D82E0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46A2C0F0" w14:textId="77777777" w:rsidR="00704485" w:rsidRPr="00930251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6CD090CD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184FEB9B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D0E58C6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3A707800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07B86A33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48CEE3F8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40C78D6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2D84781E" w14:textId="12E32B03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2FF5E077" w14:textId="77777777" w:rsidR="00AB3C4C" w:rsidRDefault="00AB3C4C" w:rsidP="000C2176">
      <w:pPr>
        <w:rPr>
          <w:rFonts w:cs="Arial"/>
          <w:b/>
          <w:color w:val="FF0000"/>
          <w:sz w:val="16"/>
          <w:szCs w:val="16"/>
        </w:rPr>
      </w:pPr>
    </w:p>
    <w:p w14:paraId="4E00F096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151A9498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37C3467D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973F6E3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0D3354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1AF1A2A" w14:textId="49404CA3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42C8E527" w14:textId="300BDE23" w:rsidR="00410401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255BDCE" w14:textId="77777777" w:rsidR="00410401" w:rsidRPr="004B1992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458B9A65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17AEE611" w14:textId="7C14E91F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41040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w imieniu Wykonawcy</w:t>
      </w:r>
    </w:p>
    <w:sectPr w:rsidR="00CA20F9" w:rsidRPr="00E2298C" w:rsidSect="00376363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993" w:right="1133" w:bottom="1134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B419D" w14:textId="77777777" w:rsidR="00BD45F7" w:rsidRDefault="00BD45F7">
      <w:r>
        <w:separator/>
      </w:r>
    </w:p>
  </w:endnote>
  <w:endnote w:type="continuationSeparator" w:id="0">
    <w:p w14:paraId="0FECD6F8" w14:textId="77777777" w:rsidR="00BD45F7" w:rsidRDefault="00BD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CEF35" w14:textId="77777777" w:rsidR="009523F9" w:rsidRDefault="009523F9">
    <w:pPr>
      <w:pStyle w:val="Stopka"/>
    </w:pPr>
    <w:r>
      <w:rPr>
        <w:noProof/>
      </w:rPr>
      <w:drawing>
        <wp:inline distT="0" distB="0" distL="0" distR="0" wp14:anchorId="0CCB2369" wp14:editId="681A207A">
          <wp:extent cx="5940425" cy="483870"/>
          <wp:effectExtent l="0" t="0" r="3175" b="0"/>
          <wp:docPr id="46" name="Obraz 46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483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49D5" w14:textId="77777777" w:rsidR="007B2500" w:rsidRPr="00B01F08" w:rsidRDefault="009523F9" w:rsidP="00B01F08">
    <w:pPr>
      <w:pStyle w:val="Stopka"/>
    </w:pPr>
    <w:r>
      <w:rPr>
        <w:noProof/>
      </w:rPr>
      <w:drawing>
        <wp:inline distT="0" distB="0" distL="0" distR="0" wp14:anchorId="26AE925D" wp14:editId="1231B582">
          <wp:extent cx="5939790" cy="534670"/>
          <wp:effectExtent l="0" t="0" r="0" b="0"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28834" w14:textId="77777777" w:rsidR="00BD45F7" w:rsidRDefault="00BD45F7">
      <w:r>
        <w:separator/>
      </w:r>
    </w:p>
  </w:footnote>
  <w:footnote w:type="continuationSeparator" w:id="0">
    <w:p w14:paraId="75A18055" w14:textId="77777777" w:rsidR="00BD45F7" w:rsidRDefault="00BD4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ACDE2" w14:textId="77777777" w:rsidR="009523F9" w:rsidRPr="009523F9" w:rsidRDefault="009523F9" w:rsidP="009523F9">
    <w:pPr>
      <w:pStyle w:val="Nagwek"/>
    </w:pPr>
    <w:r>
      <w:rPr>
        <w:noProof/>
      </w:rPr>
      <w:drawing>
        <wp:inline distT="0" distB="0" distL="0" distR="0" wp14:anchorId="4385DCFF" wp14:editId="017BFDFA">
          <wp:extent cx="5940425" cy="235358"/>
          <wp:effectExtent l="0" t="0" r="0" b="0"/>
          <wp:docPr id="45" name="Obraz 45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235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3D15" w14:textId="77777777" w:rsidR="007B2500" w:rsidRPr="00C909B9" w:rsidRDefault="003934F9" w:rsidP="00C909B9">
    <w:pPr>
      <w:pStyle w:val="Nagwek"/>
    </w:pPr>
    <w:r>
      <w:rPr>
        <w:noProof/>
      </w:rPr>
      <w:drawing>
        <wp:inline distT="0" distB="0" distL="0" distR="0" wp14:anchorId="4D5CC98A" wp14:editId="7BAC93C9">
          <wp:extent cx="5924550" cy="676275"/>
          <wp:effectExtent l="0" t="0" r="0" b="9525"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2D5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16E0E64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2F1A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74191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9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0" w15:restartNumberingAfterBreak="0">
    <w:nsid w:val="116E65FF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56908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73426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1EC52AF8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550E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" w15:restartNumberingAfterBreak="0">
    <w:nsid w:val="20201EDF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" w15:restartNumberingAfterBreak="0">
    <w:nsid w:val="21A874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8" w15:restartNumberingAfterBreak="0">
    <w:nsid w:val="25142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26572F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0" w15:restartNumberingAfterBreak="0">
    <w:nsid w:val="26CF0C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1" w15:restartNumberingAfterBreak="0">
    <w:nsid w:val="272E558E"/>
    <w:multiLevelType w:val="multilevel"/>
    <w:tmpl w:val="4A5E73E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9747B60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4" w15:restartNumberingAfterBreak="0">
    <w:nsid w:val="39F07CB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41AF09D4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F4570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75AA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8" w15:restartNumberingAfterBreak="0">
    <w:nsid w:val="48620B3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B3229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4A4F07E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1" w15:restartNumberingAfterBreak="0">
    <w:nsid w:val="54773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924E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8041F"/>
    <w:multiLevelType w:val="hybridMultilevel"/>
    <w:tmpl w:val="D2C6A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06C34C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34299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57575A7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6" w15:restartNumberingAfterBreak="0">
    <w:nsid w:val="59677BE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7" w15:restartNumberingAfterBreak="0">
    <w:nsid w:val="6229139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8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2E548B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1" w15:restartNumberingAfterBreak="0">
    <w:nsid w:val="688C031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2" w15:restartNumberingAfterBreak="0">
    <w:nsid w:val="6B40493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3" w15:restartNumberingAfterBreak="0">
    <w:nsid w:val="6C2D39EC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4" w15:restartNumberingAfterBreak="0">
    <w:nsid w:val="71B3263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5" w15:restartNumberingAfterBreak="0">
    <w:nsid w:val="758C520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7549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7" w15:restartNumberingAfterBreak="0">
    <w:nsid w:val="7A6B2274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A754DD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num w:numId="1" w16cid:durableId="2034569703">
    <w:abstractNumId w:val="12"/>
  </w:num>
  <w:num w:numId="2" w16cid:durableId="1695764585">
    <w:abstractNumId w:val="9"/>
  </w:num>
  <w:num w:numId="3" w16cid:durableId="1416318452">
    <w:abstractNumId w:val="6"/>
  </w:num>
  <w:num w:numId="4" w16cid:durableId="1666082217">
    <w:abstractNumId w:val="5"/>
  </w:num>
  <w:num w:numId="5" w16cid:durableId="1045763747">
    <w:abstractNumId w:val="23"/>
  </w:num>
  <w:num w:numId="6" w16cid:durableId="1374502937">
    <w:abstractNumId w:val="40"/>
  </w:num>
  <w:num w:numId="7" w16cid:durableId="1140464674">
    <w:abstractNumId w:val="3"/>
  </w:num>
  <w:num w:numId="8" w16cid:durableId="868444895">
    <w:abstractNumId w:val="25"/>
  </w:num>
  <w:num w:numId="9" w16cid:durableId="149105089">
    <w:abstractNumId w:val="7"/>
  </w:num>
  <w:num w:numId="10" w16cid:durableId="1284573432">
    <w:abstractNumId w:val="4"/>
  </w:num>
  <w:num w:numId="11" w16cid:durableId="1836609337">
    <w:abstractNumId w:val="33"/>
  </w:num>
  <w:num w:numId="12" w16cid:durableId="1185244409">
    <w:abstractNumId w:val="38"/>
  </w:num>
  <w:num w:numId="13" w16cid:durableId="1507667939">
    <w:abstractNumId w:val="31"/>
  </w:num>
  <w:num w:numId="14" w16cid:durableId="482503148">
    <w:abstractNumId w:val="28"/>
  </w:num>
  <w:num w:numId="15" w16cid:durableId="189225951">
    <w:abstractNumId w:val="32"/>
  </w:num>
  <w:num w:numId="16" w16cid:durableId="1839078657">
    <w:abstractNumId w:val="35"/>
  </w:num>
  <w:num w:numId="17" w16cid:durableId="768937390">
    <w:abstractNumId w:val="42"/>
  </w:num>
  <w:num w:numId="18" w16cid:durableId="1373268673">
    <w:abstractNumId w:val="20"/>
  </w:num>
  <w:num w:numId="19" w16cid:durableId="1090470481">
    <w:abstractNumId w:val="21"/>
  </w:num>
  <w:num w:numId="20" w16cid:durableId="1133139252">
    <w:abstractNumId w:val="45"/>
  </w:num>
  <w:num w:numId="21" w16cid:durableId="286275650">
    <w:abstractNumId w:val="18"/>
  </w:num>
  <w:num w:numId="22" w16cid:durableId="901142570">
    <w:abstractNumId w:val="14"/>
  </w:num>
  <w:num w:numId="23" w16cid:durableId="294335468">
    <w:abstractNumId w:val="26"/>
  </w:num>
  <w:num w:numId="24" w16cid:durableId="634794377">
    <w:abstractNumId w:val="10"/>
  </w:num>
  <w:num w:numId="25" w16cid:durableId="850727485">
    <w:abstractNumId w:val="47"/>
  </w:num>
  <w:num w:numId="26" w16cid:durableId="1328897807">
    <w:abstractNumId w:val="1"/>
  </w:num>
  <w:num w:numId="27" w16cid:durableId="1213418583">
    <w:abstractNumId w:val="39"/>
  </w:num>
  <w:num w:numId="28" w16cid:durableId="1333602873">
    <w:abstractNumId w:val="22"/>
  </w:num>
  <w:num w:numId="29" w16cid:durableId="2054957205">
    <w:abstractNumId w:val="11"/>
  </w:num>
  <w:num w:numId="30" w16cid:durableId="506477587">
    <w:abstractNumId w:val="27"/>
  </w:num>
  <w:num w:numId="31" w16cid:durableId="464394049">
    <w:abstractNumId w:val="24"/>
  </w:num>
  <w:num w:numId="32" w16cid:durableId="503594879">
    <w:abstractNumId w:val="13"/>
  </w:num>
  <w:num w:numId="33" w16cid:durableId="1420130227">
    <w:abstractNumId w:val="0"/>
  </w:num>
  <w:num w:numId="34" w16cid:durableId="1141117008">
    <w:abstractNumId w:val="46"/>
  </w:num>
  <w:num w:numId="35" w16cid:durableId="1851023749">
    <w:abstractNumId w:val="34"/>
  </w:num>
  <w:num w:numId="36" w16cid:durableId="598297659">
    <w:abstractNumId w:val="16"/>
  </w:num>
  <w:num w:numId="37" w16cid:durableId="255594950">
    <w:abstractNumId w:val="48"/>
  </w:num>
  <w:num w:numId="38" w16cid:durableId="1109423831">
    <w:abstractNumId w:val="15"/>
  </w:num>
  <w:num w:numId="39" w16cid:durableId="515077327">
    <w:abstractNumId w:val="37"/>
  </w:num>
  <w:num w:numId="40" w16cid:durableId="216360159">
    <w:abstractNumId w:val="17"/>
  </w:num>
  <w:num w:numId="41" w16cid:durableId="191964944">
    <w:abstractNumId w:val="8"/>
  </w:num>
  <w:num w:numId="42" w16cid:durableId="2051294378">
    <w:abstractNumId w:val="36"/>
  </w:num>
  <w:num w:numId="43" w16cid:durableId="1475373743">
    <w:abstractNumId w:val="41"/>
  </w:num>
  <w:num w:numId="44" w16cid:durableId="98067756">
    <w:abstractNumId w:val="29"/>
  </w:num>
  <w:num w:numId="45" w16cid:durableId="1557475238">
    <w:abstractNumId w:val="44"/>
  </w:num>
  <w:num w:numId="46" w16cid:durableId="855462160">
    <w:abstractNumId w:val="2"/>
  </w:num>
  <w:num w:numId="47" w16cid:durableId="938174249">
    <w:abstractNumId w:val="30"/>
  </w:num>
  <w:num w:numId="48" w16cid:durableId="1678994684">
    <w:abstractNumId w:val="19"/>
  </w:num>
  <w:num w:numId="49" w16cid:durableId="164511268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64220"/>
    <w:rsid w:val="00080D83"/>
    <w:rsid w:val="000B4ACF"/>
    <w:rsid w:val="000C2176"/>
    <w:rsid w:val="000D283E"/>
    <w:rsid w:val="00100DBB"/>
    <w:rsid w:val="00101AD3"/>
    <w:rsid w:val="00124D4A"/>
    <w:rsid w:val="00130B23"/>
    <w:rsid w:val="001413F0"/>
    <w:rsid w:val="001467B2"/>
    <w:rsid w:val="001B210F"/>
    <w:rsid w:val="001B77FC"/>
    <w:rsid w:val="001C7ACF"/>
    <w:rsid w:val="00241C1F"/>
    <w:rsid w:val="002425AE"/>
    <w:rsid w:val="002A5C8C"/>
    <w:rsid w:val="002A5DC7"/>
    <w:rsid w:val="002A6B66"/>
    <w:rsid w:val="002C6347"/>
    <w:rsid w:val="00313244"/>
    <w:rsid w:val="00320AAC"/>
    <w:rsid w:val="00325198"/>
    <w:rsid w:val="0035482A"/>
    <w:rsid w:val="00355A69"/>
    <w:rsid w:val="003619F2"/>
    <w:rsid w:val="00365820"/>
    <w:rsid w:val="00376363"/>
    <w:rsid w:val="003865BB"/>
    <w:rsid w:val="003934F9"/>
    <w:rsid w:val="003B72CA"/>
    <w:rsid w:val="003C554F"/>
    <w:rsid w:val="003E3CB7"/>
    <w:rsid w:val="003E689D"/>
    <w:rsid w:val="003F331B"/>
    <w:rsid w:val="0040149C"/>
    <w:rsid w:val="00404A5D"/>
    <w:rsid w:val="00410401"/>
    <w:rsid w:val="00413806"/>
    <w:rsid w:val="00414478"/>
    <w:rsid w:val="0041772D"/>
    <w:rsid w:val="00425FF8"/>
    <w:rsid w:val="004861BD"/>
    <w:rsid w:val="00492BD3"/>
    <w:rsid w:val="004A7C1D"/>
    <w:rsid w:val="004B70BD"/>
    <w:rsid w:val="00502EAF"/>
    <w:rsid w:val="005144B6"/>
    <w:rsid w:val="0052111D"/>
    <w:rsid w:val="00535B94"/>
    <w:rsid w:val="00537F26"/>
    <w:rsid w:val="00552AB8"/>
    <w:rsid w:val="00566062"/>
    <w:rsid w:val="00571645"/>
    <w:rsid w:val="005760A9"/>
    <w:rsid w:val="005836D9"/>
    <w:rsid w:val="00592B13"/>
    <w:rsid w:val="00594464"/>
    <w:rsid w:val="005A0BC7"/>
    <w:rsid w:val="005A7E1F"/>
    <w:rsid w:val="005B5249"/>
    <w:rsid w:val="005C6D87"/>
    <w:rsid w:val="005E1CE6"/>
    <w:rsid w:val="0061276E"/>
    <w:rsid w:val="00622781"/>
    <w:rsid w:val="006379C4"/>
    <w:rsid w:val="00640BFF"/>
    <w:rsid w:val="00644599"/>
    <w:rsid w:val="006847B8"/>
    <w:rsid w:val="0069621B"/>
    <w:rsid w:val="006D0EA4"/>
    <w:rsid w:val="006F209E"/>
    <w:rsid w:val="00704485"/>
    <w:rsid w:val="00724CA3"/>
    <w:rsid w:val="00727F94"/>
    <w:rsid w:val="007337EB"/>
    <w:rsid w:val="00733E44"/>
    <w:rsid w:val="00734C83"/>
    <w:rsid w:val="00745D18"/>
    <w:rsid w:val="00765BFA"/>
    <w:rsid w:val="007706DF"/>
    <w:rsid w:val="00776530"/>
    <w:rsid w:val="00791E8E"/>
    <w:rsid w:val="007922D7"/>
    <w:rsid w:val="007A0109"/>
    <w:rsid w:val="007B2500"/>
    <w:rsid w:val="007B7E0B"/>
    <w:rsid w:val="007D61D6"/>
    <w:rsid w:val="007E1B19"/>
    <w:rsid w:val="007F3623"/>
    <w:rsid w:val="007F66E1"/>
    <w:rsid w:val="00827311"/>
    <w:rsid w:val="00834BB4"/>
    <w:rsid w:val="00835187"/>
    <w:rsid w:val="00856E3A"/>
    <w:rsid w:val="00866219"/>
    <w:rsid w:val="008945D9"/>
    <w:rsid w:val="008A2728"/>
    <w:rsid w:val="008B2291"/>
    <w:rsid w:val="008C0260"/>
    <w:rsid w:val="009523F9"/>
    <w:rsid w:val="00964610"/>
    <w:rsid w:val="009B5F2A"/>
    <w:rsid w:val="009D71C1"/>
    <w:rsid w:val="009F2CF0"/>
    <w:rsid w:val="00A04690"/>
    <w:rsid w:val="00A05831"/>
    <w:rsid w:val="00A40DD3"/>
    <w:rsid w:val="00A44113"/>
    <w:rsid w:val="00A8311B"/>
    <w:rsid w:val="00AB3C4C"/>
    <w:rsid w:val="00AF7DCB"/>
    <w:rsid w:val="00B01F08"/>
    <w:rsid w:val="00B16E8F"/>
    <w:rsid w:val="00B30401"/>
    <w:rsid w:val="00B6637D"/>
    <w:rsid w:val="00B81819"/>
    <w:rsid w:val="00BB76D0"/>
    <w:rsid w:val="00BC363C"/>
    <w:rsid w:val="00BD45F7"/>
    <w:rsid w:val="00BF1314"/>
    <w:rsid w:val="00C42CD8"/>
    <w:rsid w:val="00C62C24"/>
    <w:rsid w:val="00C635B6"/>
    <w:rsid w:val="00C74595"/>
    <w:rsid w:val="00C909B9"/>
    <w:rsid w:val="00CA20F9"/>
    <w:rsid w:val="00CB6922"/>
    <w:rsid w:val="00CB7F6F"/>
    <w:rsid w:val="00CC263D"/>
    <w:rsid w:val="00CE005B"/>
    <w:rsid w:val="00CE0898"/>
    <w:rsid w:val="00CE6D3D"/>
    <w:rsid w:val="00CF1A4A"/>
    <w:rsid w:val="00D0361A"/>
    <w:rsid w:val="00D30ADD"/>
    <w:rsid w:val="00D33AB2"/>
    <w:rsid w:val="00D43A0D"/>
    <w:rsid w:val="00D46867"/>
    <w:rsid w:val="00D513E8"/>
    <w:rsid w:val="00D526F3"/>
    <w:rsid w:val="00D93082"/>
    <w:rsid w:val="00DC733E"/>
    <w:rsid w:val="00DF57BE"/>
    <w:rsid w:val="00E06500"/>
    <w:rsid w:val="00E2298C"/>
    <w:rsid w:val="00E55A7A"/>
    <w:rsid w:val="00E57060"/>
    <w:rsid w:val="00E8370B"/>
    <w:rsid w:val="00E87616"/>
    <w:rsid w:val="00E92047"/>
    <w:rsid w:val="00EA5C16"/>
    <w:rsid w:val="00EC2190"/>
    <w:rsid w:val="00EE10DE"/>
    <w:rsid w:val="00EE5E35"/>
    <w:rsid w:val="00EF000D"/>
    <w:rsid w:val="00F26C87"/>
    <w:rsid w:val="00F545A3"/>
    <w:rsid w:val="00F74332"/>
    <w:rsid w:val="00F75DF3"/>
    <w:rsid w:val="00FA2C29"/>
    <w:rsid w:val="00FB5706"/>
    <w:rsid w:val="00FC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1FE8D74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7C1D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24</TotalTime>
  <Pages>1</Pages>
  <Words>1609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Matusik Arleta</cp:lastModifiedBy>
  <cp:revision>14</cp:revision>
  <cp:lastPrinted>2021-04-07T10:36:00Z</cp:lastPrinted>
  <dcterms:created xsi:type="dcterms:W3CDTF">2021-08-24T17:25:00Z</dcterms:created>
  <dcterms:modified xsi:type="dcterms:W3CDTF">2022-09-21T18:48:00Z</dcterms:modified>
</cp:coreProperties>
</file>